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DE9" w:rsidRPr="00AE5EC0" w:rsidRDefault="00600DE9" w:rsidP="00AE5EC0">
      <w:pPr>
        <w:pStyle w:val="Kop1"/>
        <w:rPr>
          <w:rFonts w:cs="Times New Roman"/>
          <w:b/>
          <w:sz w:val="18"/>
        </w:rPr>
      </w:pPr>
      <w:bookmarkStart w:id="0" w:name="_Toc479597988"/>
      <w:r w:rsidRPr="00AE5EC0">
        <w:rPr>
          <w:b/>
        </w:rPr>
        <w:t>Formulier 1b - Verklaring onderaanneming</w:t>
      </w:r>
      <w:bookmarkEnd w:id="0"/>
    </w:p>
    <w:p w:rsidR="00AE5EC0" w:rsidRDefault="00AE5EC0" w:rsidP="00AE5EC0">
      <w:pPr>
        <w:spacing w:line="240" w:lineRule="atLeast"/>
      </w:pPr>
    </w:p>
    <w:p w:rsidR="00AE5EC0" w:rsidRDefault="00AE5EC0" w:rsidP="00AE5EC0">
      <w:pPr>
        <w:spacing w:line="240" w:lineRule="atLeast"/>
      </w:pPr>
      <w:bookmarkStart w:id="1" w:name="_GoBack"/>
      <w:r>
        <w:t xml:space="preserve">Behoort bij aanbesteding </w:t>
      </w:r>
      <w:r w:rsidR="00BD4F08">
        <w:t>Schoonmaakdienstverlening, glasbewassing en sanitaire voorzieningen</w:t>
      </w:r>
      <w:r>
        <w:t xml:space="preserve"> </w:t>
      </w:r>
      <w:r w:rsidR="00BD4F08">
        <w:t>–</w:t>
      </w:r>
      <w:r>
        <w:t xml:space="preserve"> </w:t>
      </w:r>
      <w:r w:rsidR="00BD4F08">
        <w:t>INK202.561</w:t>
      </w:r>
    </w:p>
    <w:bookmarkEnd w:id="1"/>
    <w:p w:rsidR="00AE5EC0" w:rsidRDefault="00AE5EC0" w:rsidP="00600DE9"/>
    <w:p w:rsidR="00600DE9" w:rsidRDefault="00600DE9" w:rsidP="00600DE9">
      <w:r>
        <w:t xml:space="preserve">In te vullen en te ondertekenen door de onderaannemer. </w:t>
      </w:r>
      <w:r>
        <w:br/>
        <w:t>Let op</w:t>
      </w:r>
      <w:r w:rsidR="00E457D3">
        <w:t>:</w:t>
      </w:r>
      <w:r>
        <w:t xml:space="preserve"> de onderaannemer dient ook een Uniform Europees Aanbestedingsdocument in te vullen.</w:t>
      </w:r>
    </w:p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600DE9" w:rsidTr="00796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5522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0DE9" w:rsidRDefault="00600DE9"/>
        </w:tc>
      </w:tr>
      <w:tr w:rsidR="00BD4F08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BD4F08" w:rsidRDefault="00BD4F08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BD4F08" w:rsidRDefault="00BD4F08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BD4F08" w:rsidRDefault="00BD4F08"/>
        </w:tc>
      </w:tr>
      <w:tr w:rsidR="00BD4F08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BD4F08" w:rsidRDefault="00BD4F08">
            <w:r>
              <w:t xml:space="preserve">Deel van de opdracht dat in </w:t>
            </w:r>
            <w:proofErr w:type="spellStart"/>
            <w:r>
              <w:t>onderaanneming</w:t>
            </w:r>
            <w:proofErr w:type="spellEnd"/>
            <w:r>
              <w:t xml:space="preserve"> wordt uitgevoerd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BD4F08" w:rsidRDefault="00BD4F08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D4F08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BD4F08" w:rsidRDefault="00BD4F08">
            <w:r>
              <w:t xml:space="preserve">Heeft u als onderaannemer grondig kennisgenomen van het deel van de opdracht dat Inschrijver aan u wil uitbesteden? 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BD4F08" w:rsidRDefault="00BD4F08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BD4F08" w:rsidRDefault="00BD4F08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>
              <w:instrText xml:space="preserve"> FORMCHECKBOX </w:instrText>
            </w:r>
            <w:r>
              <w:fldChar w:fldCharType="separate"/>
            </w:r>
            <w:r>
              <w:rPr>
                <w:szCs w:val="20"/>
              </w:rPr>
              <w:fldChar w:fldCharType="end"/>
            </w:r>
            <w:bookmarkEnd w:id="2"/>
            <w:r>
              <w:t xml:space="preserve"> Nee</w:t>
            </w:r>
          </w:p>
        </w:tc>
      </w:tr>
      <w:tr w:rsidR="00BD4F08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BD4F08" w:rsidRDefault="00BD4F08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BD4F08" w:rsidRDefault="00BD4F08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BD4F08" w:rsidRDefault="00BD4F08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BD4F08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BD4F08" w:rsidRDefault="00BD4F08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BD4F08" w:rsidRDefault="00BD4F08" w:rsidP="00CC4A5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BD4F08" w:rsidRDefault="00BD4F08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BD4F08" w:rsidTr="00650045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BD4F08" w:rsidRDefault="00BD4F08" w:rsidP="00CC4A5F"/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BD4F08" w:rsidRDefault="00BD4F08" w:rsidP="00CC4A5F"/>
        </w:tc>
      </w:tr>
    </w:tbl>
    <w:p w:rsidR="00600DE9" w:rsidRDefault="00600DE9" w:rsidP="00600DE9">
      <w:pPr>
        <w:spacing w:before="56" w:after="113"/>
        <w:rPr>
          <w:b/>
          <w:bCs/>
          <w:sz w:val="18"/>
        </w:rPr>
      </w:pPr>
    </w:p>
    <w:p w:rsidR="004A724F" w:rsidRDefault="004A724F" w:rsidP="004A724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</w:t>
      </w:r>
      <w:r w:rsidR="00F10756">
        <w:rPr>
          <w:lang w:eastAsia="en-US"/>
        </w:rPr>
        <w:t xml:space="preserve"> door onderaannemer</w:t>
      </w:r>
      <w:r>
        <w:rPr>
          <w:lang w:eastAsia="en-US"/>
        </w:rPr>
        <w:t>:</w:t>
      </w:r>
    </w:p>
    <w:p w:rsidR="004A724F" w:rsidRDefault="004A724F" w:rsidP="004A724F">
      <w:pPr>
        <w:spacing w:line="240" w:lineRule="atLeast"/>
      </w:pPr>
      <w:bookmarkStart w:id="3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4A724F" w:rsidTr="004A724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bookmarkEnd w:id="3"/>
    </w:tbl>
    <w:p w:rsidR="004A724F" w:rsidRDefault="004A724F" w:rsidP="004A724F"/>
    <w:p w:rsidR="004A724F" w:rsidRDefault="004A724F" w:rsidP="004A724F">
      <w:pPr>
        <w:suppressAutoHyphens/>
        <w:rPr>
          <w:lang w:eastAsia="en-US"/>
        </w:rPr>
      </w:pPr>
    </w:p>
    <w:p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F2F" w:rsidRDefault="00071F2F" w:rsidP="00AF32D1">
      <w:pPr>
        <w:spacing w:line="240" w:lineRule="auto"/>
      </w:pPr>
      <w:r>
        <w:separator/>
      </w:r>
    </w:p>
  </w:endnote>
  <w:endnote w:type="continuationSeparator" w:id="0">
    <w:p w:rsidR="00071F2F" w:rsidRDefault="00071F2F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F2F" w:rsidRDefault="00071F2F" w:rsidP="00AF32D1">
      <w:pPr>
        <w:spacing w:line="240" w:lineRule="auto"/>
      </w:pPr>
      <w:r>
        <w:separator/>
      </w:r>
    </w:p>
  </w:footnote>
  <w:footnote w:type="continuationSeparator" w:id="0">
    <w:p w:rsidR="00071F2F" w:rsidRDefault="00071F2F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BD4F08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BD4F08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BD4F08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71F2F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D49E1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A724F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00DE9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96916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E5EC0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D4F08"/>
    <w:rsid w:val="00BF7671"/>
    <w:rsid w:val="00C45085"/>
    <w:rsid w:val="00C5275D"/>
    <w:rsid w:val="00C73762"/>
    <w:rsid w:val="00CA1629"/>
    <w:rsid w:val="00CA4B8A"/>
    <w:rsid w:val="00CA7FE0"/>
    <w:rsid w:val="00CB7CD3"/>
    <w:rsid w:val="00CC4A5F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86683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57D3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0756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2F4BEBAE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60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fa0a1840-3a9a-4cb3-947f-d4d7fb553cb5"/>
    <ds:schemaRef ds:uri="5e441efc-6006-434a-a17f-cb80a7bc997c"/>
    <ds:schemaRef ds:uri="http://schemas.microsoft.com/office/2006/documentManagement/types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AEDB4D-35CB-4C96-95F5-B727CE8E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F3E22FE9.dotm</Template>
  <TotalTime>19</TotalTime>
  <Pages>1</Pages>
  <Words>165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Dooij - Wong, Men Ying de</cp:lastModifiedBy>
  <cp:revision>6</cp:revision>
  <cp:lastPrinted>2020-07-15T11:13:00Z</cp:lastPrinted>
  <dcterms:created xsi:type="dcterms:W3CDTF">2021-08-06T12:33:00Z</dcterms:created>
  <dcterms:modified xsi:type="dcterms:W3CDTF">2021-10-04T12:43:00Z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